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4AD36013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r w:rsidR="00AD5F2B">
        <w:rPr>
          <w:rStyle w:val="Strong"/>
          <w:rFonts w:asciiTheme="minorHAnsi" w:hAnsiTheme="minorHAnsi" w:cstheme="minorHAnsi"/>
          <w:lang w:val="en-GB"/>
        </w:rPr>
        <w:t>15-G004-22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681E7420" w:rsidR="00C44890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tbl>
      <w:tblPr>
        <w:tblW w:w="5720" w:type="dxa"/>
        <w:tblInd w:w="-5" w:type="dxa"/>
        <w:tblLook w:val="04A0" w:firstRow="1" w:lastRow="0" w:firstColumn="1" w:lastColumn="0" w:noHBand="0" w:noVBand="1"/>
      </w:tblPr>
      <w:tblGrid>
        <w:gridCol w:w="1880"/>
        <w:gridCol w:w="960"/>
        <w:gridCol w:w="960"/>
        <w:gridCol w:w="960"/>
        <w:gridCol w:w="960"/>
      </w:tblGrid>
      <w:tr w:rsidR="00F90916" w:rsidRPr="00F90916" w14:paraId="04D3A544" w14:textId="77777777" w:rsidTr="00F90916">
        <w:trPr>
          <w:trHeight w:val="288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F133" w14:textId="77777777" w:rsidR="00F90916" w:rsidRPr="00F90916" w:rsidRDefault="00F90916" w:rsidP="00F90916">
            <w:pPr>
              <w:spacing w:before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Items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F08E4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Qty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50B16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73949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Price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D8DBF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</w:tr>
      <w:tr w:rsidR="00F90916" w:rsidRPr="00F90916" w14:paraId="4A929C5C" w14:textId="77777777" w:rsidTr="00F90916">
        <w:trPr>
          <w:trHeight w:val="28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7E31E" w14:textId="77777777" w:rsidR="00F90916" w:rsidRPr="00F90916" w:rsidRDefault="00F90916" w:rsidP="00F90916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 xml:space="preserve">Masonite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0BF55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8D3A8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C9B38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6446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90916" w:rsidRPr="00F90916" w14:paraId="6F9E13A6" w14:textId="77777777" w:rsidTr="00F90916">
        <w:trPr>
          <w:trHeight w:val="28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54179" w14:textId="77777777" w:rsidR="00F90916" w:rsidRPr="00F90916" w:rsidRDefault="00F90916" w:rsidP="00F90916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Timber 2x2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DA6D0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523BF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93A57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00149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90916" w:rsidRPr="00F90916" w14:paraId="695DEED8" w14:textId="77777777" w:rsidTr="00F90916">
        <w:trPr>
          <w:trHeight w:val="28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4C81C" w14:textId="77777777" w:rsidR="00F90916" w:rsidRPr="00F90916" w:rsidRDefault="00F90916" w:rsidP="00F90916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Nail 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D96F1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45AF0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19CA7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38910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90916" w:rsidRPr="00F90916" w14:paraId="6FF5BF9B" w14:textId="77777777" w:rsidTr="00F90916">
        <w:trPr>
          <w:trHeight w:val="28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0D1F9" w14:textId="77777777" w:rsidR="00F90916" w:rsidRPr="00F90916" w:rsidRDefault="00F90916" w:rsidP="00F90916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Nail 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420D0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B9FDB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07BAA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4D9D6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90916" w:rsidRPr="00F90916" w14:paraId="2309B016" w14:textId="77777777" w:rsidTr="00F90916">
        <w:trPr>
          <w:trHeight w:val="28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492F2" w14:textId="77777777" w:rsidR="00F90916" w:rsidRPr="00F90916" w:rsidRDefault="00F90916" w:rsidP="00F90916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Nail 2"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62EA6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85CE2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04E5A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A9D1A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90916" w:rsidRPr="00F90916" w14:paraId="794180F2" w14:textId="77777777" w:rsidTr="00F90916">
        <w:trPr>
          <w:trHeight w:val="28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4F3F7" w14:textId="77777777" w:rsidR="00F90916" w:rsidRPr="00F90916" w:rsidRDefault="00F90916" w:rsidP="00F90916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Nail 1"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01881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8FB89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6751C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791CF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90916" w:rsidRPr="00F90916" w14:paraId="63766D19" w14:textId="77777777" w:rsidTr="00F90916">
        <w:trPr>
          <w:trHeight w:val="28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CC071" w14:textId="77777777" w:rsidR="00F90916" w:rsidRPr="00F90916" w:rsidRDefault="00F90916" w:rsidP="00F90916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 xml:space="preserve">Plywood 1/4"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FAB0E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22986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kg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FFA07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7E484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90916" w:rsidRPr="00F90916" w14:paraId="532C4706" w14:textId="77777777" w:rsidTr="00F90916">
        <w:trPr>
          <w:trHeight w:val="28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44D6B" w14:textId="77777777" w:rsidR="00F90916" w:rsidRPr="00F90916" w:rsidRDefault="00F90916" w:rsidP="00F90916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AECF2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0C90B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D8FA0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BC4DE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90916" w:rsidRPr="00F90916" w14:paraId="24001896" w14:textId="77777777" w:rsidTr="00F90916">
        <w:trPr>
          <w:trHeight w:val="576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D8ADE" w14:textId="77777777" w:rsidR="00F90916" w:rsidRPr="00F90916" w:rsidRDefault="00F90916" w:rsidP="00F90916">
            <w:pPr>
              <w:spacing w:before="0"/>
              <w:rPr>
                <w:rFonts w:ascii="Calibri" w:eastAsia="Times New Roman" w:hAnsi="Calibri" w:cs="Calibri"/>
                <w:b/>
                <w:bCs/>
                <w:color w:val="222222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b/>
                <w:bCs/>
                <w:color w:val="222222"/>
                <w:sz w:val="22"/>
                <w:szCs w:val="22"/>
                <w:lang w:val="en-AU"/>
              </w:rPr>
              <w:t>solar Chest freezer system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550BF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79104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33A5E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301FC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90916" w:rsidRPr="00F90916" w14:paraId="656F59DC" w14:textId="77777777" w:rsidTr="00F90916">
        <w:trPr>
          <w:trHeight w:val="28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BE5AB" w14:textId="77777777" w:rsidR="00F90916" w:rsidRPr="00F90916" w:rsidRDefault="00F90916" w:rsidP="00F90916">
            <w:pPr>
              <w:spacing w:before="0"/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222222"/>
                <w:sz w:val="22"/>
                <w:szCs w:val="22"/>
                <w:lang w:val="en-AU"/>
              </w:rPr>
              <w:t xml:space="preserve">solar freezer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6AD48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28D08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384L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38B5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15891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90916" w:rsidRPr="00F90916" w14:paraId="66F7E8ED" w14:textId="77777777" w:rsidTr="00F90916">
        <w:trPr>
          <w:trHeight w:val="28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74D0C" w14:textId="77777777" w:rsidR="00F90916" w:rsidRPr="00F90916" w:rsidRDefault="00F90916" w:rsidP="00F90916">
            <w:pPr>
              <w:spacing w:before="0"/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222222"/>
                <w:sz w:val="22"/>
                <w:szCs w:val="22"/>
                <w:lang w:val="en-AU"/>
              </w:rPr>
              <w:t xml:space="preserve">Solar panel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3B66E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A512F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200W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94CE6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7B857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90916" w:rsidRPr="00F90916" w14:paraId="238B1A06" w14:textId="77777777" w:rsidTr="00F90916">
        <w:trPr>
          <w:trHeight w:val="28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FA7BC" w14:textId="77777777" w:rsidR="00F90916" w:rsidRPr="00F90916" w:rsidRDefault="00F90916" w:rsidP="00F90916">
            <w:pPr>
              <w:spacing w:before="0"/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222222"/>
                <w:sz w:val="22"/>
                <w:szCs w:val="22"/>
                <w:lang w:val="en-AU"/>
              </w:rPr>
              <w:t xml:space="preserve">Battery 12v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2B6C2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9F3AF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(150ah)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67E27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2887E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90916" w:rsidRPr="00F90916" w14:paraId="4389FECF" w14:textId="77777777" w:rsidTr="00F90916">
        <w:trPr>
          <w:trHeight w:val="28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22043" w14:textId="77777777" w:rsidR="00F90916" w:rsidRPr="00F90916" w:rsidRDefault="00F90916" w:rsidP="00F90916">
            <w:pPr>
              <w:spacing w:before="0"/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222222"/>
                <w:sz w:val="22"/>
                <w:szCs w:val="22"/>
                <w:lang w:val="en-AU"/>
              </w:rPr>
              <w:t>cable wire 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C7A23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67BB6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DDA4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C554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90916" w:rsidRPr="00F90916" w14:paraId="44EF74C0" w14:textId="77777777" w:rsidTr="00F90916">
        <w:trPr>
          <w:trHeight w:val="28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11621" w14:textId="77777777" w:rsidR="00F90916" w:rsidRPr="00F90916" w:rsidRDefault="00F90916" w:rsidP="00F90916">
            <w:pPr>
              <w:spacing w:before="0"/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222222"/>
                <w:sz w:val="22"/>
                <w:szCs w:val="22"/>
                <w:lang w:val="en-AU"/>
              </w:rPr>
              <w:t>Solar Controller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ABC0A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CB37B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nos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E6C72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32782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90916" w:rsidRPr="00F90916" w14:paraId="7ADC02A8" w14:textId="77777777" w:rsidTr="00F90916">
        <w:trPr>
          <w:trHeight w:val="28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ED161" w14:textId="77777777" w:rsidR="00F90916" w:rsidRPr="00F90916" w:rsidRDefault="00F90916" w:rsidP="00F90916">
            <w:pPr>
              <w:spacing w:before="0"/>
              <w:rPr>
                <w:rFonts w:ascii="Calibri" w:eastAsia="Times New Roman" w:hAnsi="Calibri" w:cs="Calibri"/>
                <w:b/>
                <w:bCs/>
                <w:color w:val="222222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b/>
                <w:bCs/>
                <w:color w:val="222222"/>
                <w:sz w:val="22"/>
                <w:szCs w:val="22"/>
                <w:lang w:val="en-AU"/>
              </w:rPr>
              <w:t>Devi pump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331BC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7B551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3AADB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E89DF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90916" w:rsidRPr="00F90916" w14:paraId="30C48ABC" w14:textId="77777777" w:rsidTr="00F90916">
        <w:trPr>
          <w:trHeight w:val="28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ECE48" w14:textId="77777777" w:rsidR="00F90916" w:rsidRPr="00F90916" w:rsidRDefault="00F90916" w:rsidP="00F90916">
            <w:pPr>
              <w:spacing w:before="0"/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222222"/>
                <w:sz w:val="22"/>
                <w:szCs w:val="22"/>
                <w:lang w:val="en-AU"/>
              </w:rPr>
              <w:t>Water pump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C85B0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16922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nos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B2008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C0AE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90916" w:rsidRPr="00F90916" w14:paraId="4F9007FA" w14:textId="77777777" w:rsidTr="00F90916">
        <w:trPr>
          <w:trHeight w:val="28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B189F" w14:textId="77777777" w:rsidR="00F90916" w:rsidRPr="00F90916" w:rsidRDefault="00F90916" w:rsidP="00F90916">
            <w:pPr>
              <w:spacing w:before="0"/>
              <w:rPr>
                <w:rFonts w:ascii="Calibri" w:eastAsia="Times New Roman" w:hAnsi="Calibri" w:cs="Calibri"/>
                <w:b/>
                <w:bCs/>
                <w:color w:val="222222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b/>
                <w:bCs/>
                <w:color w:val="222222"/>
                <w:sz w:val="22"/>
                <w:szCs w:val="22"/>
                <w:lang w:val="en-AU"/>
              </w:rPr>
              <w:t>laptops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C9328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64810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7622F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E6CC8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90916" w:rsidRPr="00F90916" w14:paraId="52DFBF1A" w14:textId="77777777" w:rsidTr="00F90916">
        <w:trPr>
          <w:trHeight w:val="28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EDB0F" w14:textId="77777777" w:rsidR="00F90916" w:rsidRPr="00F90916" w:rsidRDefault="00F90916" w:rsidP="00F90916">
            <w:pPr>
              <w:spacing w:before="0"/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222222"/>
                <w:sz w:val="22"/>
                <w:szCs w:val="22"/>
                <w:lang w:val="en-AU"/>
              </w:rPr>
              <w:t xml:space="preserve"> Laptop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6B519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E7A71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nos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C0C5B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2C797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90916" w:rsidRPr="00F90916" w14:paraId="55F2393D" w14:textId="77777777" w:rsidTr="00F90916">
        <w:trPr>
          <w:trHeight w:val="28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31AB7" w14:textId="77777777" w:rsidR="00F90916" w:rsidRPr="00F90916" w:rsidRDefault="00F90916" w:rsidP="00F90916">
            <w:pPr>
              <w:spacing w:before="0"/>
              <w:rPr>
                <w:rFonts w:ascii="Calibri" w:eastAsia="Times New Roman" w:hAnsi="Calibri" w:cs="Calibri"/>
                <w:b/>
                <w:bCs/>
                <w:color w:val="222222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b/>
                <w:bCs/>
                <w:color w:val="222222"/>
                <w:sz w:val="22"/>
                <w:szCs w:val="22"/>
                <w:lang w:val="en-AU"/>
              </w:rPr>
              <w:t>Solar light system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4C941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222222"/>
                <w:sz w:val="22"/>
                <w:szCs w:val="22"/>
                <w:lang w:val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9964E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82A6B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01CEC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90916" w:rsidRPr="00F90916" w14:paraId="3BF91A55" w14:textId="77777777" w:rsidTr="00F90916">
        <w:trPr>
          <w:trHeight w:val="28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AB925" w14:textId="77777777" w:rsidR="00F90916" w:rsidRPr="00F90916" w:rsidRDefault="00F90916" w:rsidP="00F90916">
            <w:pPr>
              <w:spacing w:before="0"/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222222"/>
                <w:sz w:val="22"/>
                <w:szCs w:val="22"/>
                <w:lang w:val="en-AU"/>
              </w:rPr>
              <w:t xml:space="preserve"> Lights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D8E12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002E9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222222"/>
                <w:sz w:val="22"/>
                <w:szCs w:val="22"/>
                <w:lang w:val="en-AU"/>
              </w:rPr>
              <w:t>12DCv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C6B3A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A6DF5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90916" w:rsidRPr="00F90916" w14:paraId="50983E5E" w14:textId="77777777" w:rsidTr="00F90916">
        <w:trPr>
          <w:trHeight w:val="28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40FE9" w14:textId="77777777" w:rsidR="00F90916" w:rsidRPr="00F90916" w:rsidRDefault="00F90916" w:rsidP="00F90916">
            <w:pPr>
              <w:spacing w:before="0"/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222222"/>
                <w:sz w:val="22"/>
                <w:szCs w:val="22"/>
                <w:lang w:val="en-AU"/>
              </w:rPr>
              <w:t xml:space="preserve"> Solar panel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3401A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EF2D9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222222"/>
                <w:sz w:val="22"/>
                <w:szCs w:val="22"/>
                <w:lang w:val="en-AU"/>
              </w:rPr>
              <w:t>150w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73AA8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23858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90916" w:rsidRPr="00F90916" w14:paraId="3560BC67" w14:textId="77777777" w:rsidTr="00F90916">
        <w:trPr>
          <w:trHeight w:val="28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D710A" w14:textId="77777777" w:rsidR="00F90916" w:rsidRPr="00F90916" w:rsidRDefault="00F90916" w:rsidP="00F90916">
            <w:pPr>
              <w:spacing w:before="0"/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222222"/>
                <w:sz w:val="22"/>
                <w:szCs w:val="22"/>
                <w:lang w:val="en-AU"/>
              </w:rPr>
              <w:t xml:space="preserve"> solar battery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6851E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DACBC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222222"/>
                <w:sz w:val="22"/>
                <w:szCs w:val="22"/>
                <w:lang w:val="en-AU"/>
              </w:rPr>
              <w:t>150ah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8842A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2E6E6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90916" w:rsidRPr="00F90916" w14:paraId="1C6960FB" w14:textId="77777777" w:rsidTr="00F90916">
        <w:trPr>
          <w:trHeight w:val="28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893C2" w14:textId="77777777" w:rsidR="00F90916" w:rsidRPr="00F90916" w:rsidRDefault="00F90916" w:rsidP="00F90916">
            <w:pPr>
              <w:spacing w:before="0"/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222222"/>
                <w:sz w:val="22"/>
                <w:szCs w:val="22"/>
                <w:lang w:val="en-AU"/>
              </w:rPr>
              <w:t xml:space="preserve"> Solar controller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9593C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131E1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222222"/>
                <w:sz w:val="22"/>
                <w:szCs w:val="22"/>
                <w:lang w:val="en-A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371D6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2E433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90916" w:rsidRPr="00F90916" w14:paraId="78B29148" w14:textId="77777777" w:rsidTr="00F90916">
        <w:trPr>
          <w:trHeight w:val="28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A389B" w14:textId="77777777" w:rsidR="00F90916" w:rsidRPr="00F90916" w:rsidRDefault="00F90916" w:rsidP="00F90916">
            <w:pPr>
              <w:spacing w:before="0"/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222222"/>
                <w:sz w:val="22"/>
                <w:szCs w:val="22"/>
                <w:lang w:val="en-AU"/>
              </w:rPr>
              <w:t xml:space="preserve"> Cable wire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A475C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05EF9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222222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222222"/>
                <w:sz w:val="22"/>
                <w:szCs w:val="22"/>
                <w:lang w:val="en-AU"/>
              </w:rPr>
              <w:t>40m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86C66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334F0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90916" w:rsidRPr="00F90916" w14:paraId="6983F2BC" w14:textId="77777777" w:rsidTr="00F90916">
        <w:trPr>
          <w:trHeight w:val="288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7C7CE7" w14:textId="77777777" w:rsidR="00F90916" w:rsidRPr="00F90916" w:rsidRDefault="00F90916" w:rsidP="00F90916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0A387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E4464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27BB5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09E41" w14:textId="77777777" w:rsidR="00F90916" w:rsidRPr="00F90916" w:rsidRDefault="00F90916" w:rsidP="00F90916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F909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3E6BBCE8" w14:textId="2844318F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24A7EEAB" w14:textId="69EF327A" w:rsidR="00C44890" w:rsidRPr="00492684" w:rsidRDefault="000433E8" w:rsidP="00C44890">
      <w:pPr>
        <w:rPr>
          <w:lang w:val="en-GB"/>
        </w:rPr>
      </w:pPr>
      <w:r>
        <w:rPr>
          <w:lang w:val="en-GB"/>
        </w:rPr>
        <w:t xml:space="preserve">The Tamana CS project is already completed. The Island Council wishes to utilize the remaining balance to purchase necessary materials and other equipment for Tamana CS. 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7B19B727" w14:textId="50A199C6" w:rsidR="00C44890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</w:p>
    <w:p w14:paraId="62951F43" w14:textId="2B17CD7B" w:rsidR="00B12852" w:rsidRPr="00492684" w:rsidRDefault="00B12852" w:rsidP="00C44890">
      <w:pPr>
        <w:rPr>
          <w:lang w:val="en-GB"/>
        </w:rPr>
      </w:pPr>
      <w:r>
        <w:rPr>
          <w:lang w:val="en-GB"/>
        </w:rPr>
        <w:t>Per detailed table hereunder.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3321152F" w14:textId="36A77A26" w:rsidR="00C44890" w:rsidRPr="00492684" w:rsidRDefault="00B12852" w:rsidP="00C44890">
      <w:pPr>
        <w:rPr>
          <w:lang w:val="en-GB"/>
        </w:rPr>
      </w:pPr>
      <w:r>
        <w:rPr>
          <w:highlight w:val="yellow"/>
          <w:lang w:val="en-GB"/>
        </w:rPr>
        <w:t>NIL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lastRenderedPageBreak/>
        <w:t>Delivery Time</w:t>
      </w:r>
      <w:bookmarkEnd w:id="8"/>
    </w:p>
    <w:p w14:paraId="1FAB4B7A" w14:textId="487C1B08" w:rsidR="00C44890" w:rsidRPr="00492684" w:rsidRDefault="000433E8" w:rsidP="00C44890">
      <w:pPr>
        <w:rPr>
          <w:lang w:val="en-GB"/>
        </w:rPr>
      </w:pPr>
      <w:r>
        <w:rPr>
          <w:lang w:val="en-GB"/>
        </w:rPr>
        <w:t>3 weeks.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88E01" w14:textId="77777777" w:rsidR="00FD0AC7" w:rsidRDefault="00FD0AC7">
      <w:r>
        <w:separator/>
      </w:r>
    </w:p>
  </w:endnote>
  <w:endnote w:type="continuationSeparator" w:id="0">
    <w:p w14:paraId="7345D732" w14:textId="77777777" w:rsidR="00FD0AC7" w:rsidRDefault="00FD0AC7">
      <w:r>
        <w:continuationSeparator/>
      </w:r>
    </w:p>
  </w:endnote>
  <w:endnote w:type="continuationNotice" w:id="1">
    <w:p w14:paraId="77F0EFF6" w14:textId="77777777" w:rsidR="00FD0AC7" w:rsidRDefault="00FD0A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Malgun Gothic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53BA78FD" w:rsidR="00B12852" w:rsidRDefault="00B12852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0433E8" w:rsidRPr="000433E8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0433E8" w:rsidRPr="000433E8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16D7085C" w:rsidR="00B12852" w:rsidRDefault="00B12852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AD5F2B">
      <w:rPr>
        <w:noProof/>
      </w:rPr>
      <w:t>2022-04-04</w:t>
    </w:r>
    <w:r>
      <w:fldChar w:fldCharType="end"/>
    </w:r>
  </w:p>
  <w:p w14:paraId="4C7E2131" w14:textId="77777777" w:rsidR="00B12852" w:rsidRDefault="00B1285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310A0" w14:textId="77777777" w:rsidR="00FD0AC7" w:rsidRDefault="00FD0AC7">
      <w:r>
        <w:separator/>
      </w:r>
    </w:p>
  </w:footnote>
  <w:footnote w:type="continuationSeparator" w:id="0">
    <w:p w14:paraId="18FCA9E4" w14:textId="77777777" w:rsidR="00FD0AC7" w:rsidRDefault="00FD0AC7">
      <w:r>
        <w:continuationSeparator/>
      </w:r>
    </w:p>
  </w:footnote>
  <w:footnote w:type="continuationNotice" w:id="1">
    <w:p w14:paraId="30FBF932" w14:textId="77777777" w:rsidR="00FD0AC7" w:rsidRDefault="00FD0A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692A03C1" w:rsidR="00B12852" w:rsidRPr="00FF7B55" w:rsidRDefault="00B12852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>
      <w:rPr>
        <w:rFonts w:asciiTheme="minorHAnsi" w:hAnsiTheme="minorHAnsi" w:cs="Calibri"/>
        <w:sz w:val="20"/>
      </w:rPr>
      <w:fldChar w:fldCharType="begin"/>
    </w:r>
    <w:r>
      <w:rPr>
        <w:rFonts w:asciiTheme="minorHAnsi" w:hAnsiTheme="minorHAnsi" w:cs="Calibri"/>
        <w:sz w:val="20"/>
      </w:rPr>
      <w:instrText xml:space="preserve"> REF Number \h  \* MERGEFORMAT </w:instrText>
    </w:r>
    <w:r>
      <w:rPr>
        <w:rFonts w:asciiTheme="minorHAnsi" w:hAnsiTheme="minorHAnsi" w:cs="Calibri"/>
        <w:sz w:val="20"/>
      </w:rPr>
    </w:r>
    <w:r>
      <w:rPr>
        <w:rFonts w:asciiTheme="minorHAnsi" w:hAnsiTheme="minorHAnsi" w:cs="Calibri"/>
        <w:sz w:val="20"/>
      </w:rPr>
      <w:fldChar w:fldCharType="separate"/>
    </w:r>
    <w:r w:rsidRPr="00A66587">
      <w:rPr>
        <w:rStyle w:val="Strong"/>
        <w:rFonts w:asciiTheme="minorHAnsi" w:hAnsiTheme="minorHAnsi" w:cstheme="minorHAnsi"/>
        <w:lang w:val="en-GB"/>
      </w:rPr>
      <w:t>RFQ-</w:t>
    </w:r>
    <w:r>
      <w:rPr>
        <w:rStyle w:val="Strong"/>
        <w:rFonts w:asciiTheme="minorHAnsi" w:hAnsiTheme="minorHAnsi" w:cstheme="minorHAnsi"/>
        <w:lang w:val="en-GB"/>
      </w:rPr>
      <w:t>MXXX</w:t>
    </w:r>
    <w:r w:rsidRPr="00A66587">
      <w:rPr>
        <w:rStyle w:val="Strong"/>
        <w:rFonts w:asciiTheme="minorHAnsi" w:hAnsiTheme="minorHAnsi" w:cstheme="minorHAnsi"/>
        <w:lang w:val="en-GB"/>
      </w:rPr>
      <w:t>-2020-</w:t>
    </w:r>
    <w:r w:rsidRPr="00800392">
      <w:rPr>
        <w:rStyle w:val="Strong"/>
        <w:rFonts w:asciiTheme="minorHAnsi" w:hAnsiTheme="minorHAnsi" w:cstheme="minorHAnsi"/>
        <w:lang w:val="en-GB"/>
      </w:rPr>
      <w:t>000</w:t>
    </w:r>
    <w:r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1squarebullet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2dash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3opensquarebullet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5number1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3E8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48A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37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3AC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AA0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780"/>
    <w:rsid w:val="00AD5F2B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852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1FF8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0916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2925"/>
    <w:rsid w:val="00FC3E53"/>
    <w:rsid w:val="00FC4E9D"/>
    <w:rsid w:val="00FC65CB"/>
    <w:rsid w:val="00FD0A4B"/>
    <w:rsid w:val="00FD0AC7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BankNormal">
    <w:name w:val="BankNormal"/>
    <w:basedOn w:val="Normal"/>
    <w:rsid w:val="001243D1"/>
    <w:pPr>
      <w:spacing w:after="240"/>
    </w:pPr>
  </w:style>
  <w:style w:type="character" w:customStyle="1" w:styleId="Heading5Char">
    <w:name w:val="Heading 5 Char"/>
    <w:link w:val="Heading5"/>
    <w:rsid w:val="002E56DE"/>
    <w:rPr>
      <w:sz w:val="24"/>
    </w:r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uiPriority w:val="99"/>
    <w:rsid w:val="00D97594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tabs>
        <w:tab w:val="num" w:pos="646"/>
      </w:tabs>
      <w:spacing w:after="120"/>
      <w:ind w:left="646" w:hanging="289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tabs>
        <w:tab w:val="num" w:pos="924"/>
      </w:tabs>
      <w:spacing w:after="120"/>
      <w:ind w:left="924" w:hanging="278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tabs>
        <w:tab w:val="num" w:pos="1213"/>
      </w:tabs>
      <w:spacing w:after="120"/>
      <w:ind w:left="1213" w:hanging="289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CAB500-39C4-4F23-85CE-2443D17165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40</TotalTime>
  <Pages>3</Pages>
  <Words>169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1136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8</cp:revision>
  <cp:lastPrinted>2013-10-18T08:32:00Z</cp:lastPrinted>
  <dcterms:created xsi:type="dcterms:W3CDTF">2020-07-06T12:33:00Z</dcterms:created>
  <dcterms:modified xsi:type="dcterms:W3CDTF">2022-04-04T04:43:00Z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